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Stevenage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Stevenage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Stevenage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Stevenage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Stevenage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Stevenage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36.0% </w:t>
      </w:r>
      <w:r w:rsidRPr="004747BF">
        <w:rPr>
          <w:rFonts w:ascii="Libre Franklin Light" w:eastAsia="Times New Roman" w:hAnsi="Libre Franklin Light" w:cs="Calibri Light"/>
        </w:rPr>
        <w:t xml:space="preserve">of those respondents classified as PGSI 8+ in Stevenage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Stevenage is estimated to be </w:t>
      </w:r>
      <w:r w:rsidRPr="00773DF7">
        <w:rPr>
          <w:rFonts w:ascii="Libre Franklin Light" w:eastAsia="Times New Roman" w:hAnsi="Libre Franklin Light" w:cs="Calibri Light"/>
          <w:b/>
          <w:bCs/>
          <w:color w:val="C45911" w:themeColor="accent2" w:themeShade="BF"/>
        </w:rPr>
        <w:t xml:space="preserve">£1,586,189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Stevenage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Stevenage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Stevenage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Stevenage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evena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Stevenage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evena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Stevenage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Stevenage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evena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Stevenage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Stevenage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Stevenage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Stevenage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Stevenage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Stevenage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£1,586,189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Stevenage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£25,836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£534,312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£38,276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£19,736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£957,264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£1,586,189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Stevenage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Stevenage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Stevenage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Stevenage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Stevenage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Stevenage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Stevenage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Stevenage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08B3F5-9153-4913-AC6D-E4DEF26F854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